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Wzór umowy Rodo.docx</dmsv2BaseFileName>
    <dmsv2BaseDisplayName xmlns="http://schemas.microsoft.com/sharepoint/v3">Załącznik nr 6 do SWZ - Wzór umowy Rodo</dmsv2BaseDisplayName>
    <dmsv2SWPP2ObjectNumber xmlns="http://schemas.microsoft.com/sharepoint/v3">POST/DYS/OLD/GZ/01504/2026                        </dmsv2SWPP2ObjectNumber>
    <dmsv2SWPP2SumMD5 xmlns="http://schemas.microsoft.com/sharepoint/v3">bf907f67aec1b949edfe590bfddade17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24998246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FJ3FSM7XJ42E-1649073643-21705</_dlc_DocId>
    <_dlc_DocIdUrl xmlns="a19cb1c7-c5c7-46d4-85ae-d83685407bba">
      <Url>https://swpp2.dms.gkpge.pl/sites/43/_layouts/15/DocIdRedir.aspx?ID=FJ3FSM7XJ42E-1649073643-21705</Url>
      <Description>FJ3FSM7XJ42E-1649073643-21705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C1C42105-F71A-4114-9D30-691EA5B2CBE0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4EE9ABE-4C76-49B4-BF99-225FA84898A2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3a187c95-6c83-408d-a49d-bf949e26776d</vt:lpwstr>
  </property>
</Properties>
</file>